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C0379" w:rsidRDefault="000C0379">
      <w:pPr>
        <w:rPr>
          <w:sz w:val="2"/>
          <w:szCs w:val="2"/>
        </w:rPr>
      </w:pPr>
      <w:r w:rsidRPr="00F60EA2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1pt;height:711pt">
            <v:imagedata r:id="rId4" o:title=""/>
          </v:shape>
        </w:pict>
      </w:r>
      <w:r>
        <w:br w:type="page"/>
      </w:r>
    </w:p>
    <w:p w:rsidR="000C0379" w:rsidRPr="00F60EA2" w:rsidRDefault="000C0379">
      <w:pPr>
        <w:rPr>
          <w:sz w:val="2"/>
          <w:szCs w:val="2"/>
          <w:lang w:val="ru-RU"/>
        </w:rPr>
      </w:pPr>
      <w:r w:rsidRPr="00C55CCF">
        <w:rPr>
          <w:noProof/>
          <w:lang w:val="ru-RU" w:eastAsia="ru-RU"/>
        </w:rPr>
        <w:pict>
          <v:shape id="Рисунок 2" o:spid="_x0000_i1026" type="#_x0000_t75" style="width:520.5pt;height:714pt;visibility:visible">
            <v:imagedata r:id="rId5" o:title=""/>
          </v:shape>
        </w:pict>
      </w:r>
      <w:r w:rsidRPr="00F60EA2">
        <w:rPr>
          <w:lang w:val="ru-RU"/>
        </w:rPr>
        <w:br w:type="page"/>
      </w:r>
    </w:p>
    <w:p w:rsidR="000C0379" w:rsidRDefault="000C0379">
      <w:pPr>
        <w:rPr>
          <w:sz w:val="2"/>
          <w:szCs w:val="2"/>
        </w:rPr>
      </w:pPr>
      <w:r w:rsidRPr="00F60EA2">
        <w:pict>
          <v:shape id="_x0000_i1027" type="#_x0000_t75" style="width:522pt;height:715.5pt">
            <v:imagedata r:id="rId6" o:title=""/>
          </v:shape>
        </w:pict>
      </w: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62"/>
        <w:gridCol w:w="488"/>
        <w:gridCol w:w="1473"/>
        <w:gridCol w:w="1741"/>
        <w:gridCol w:w="4808"/>
        <w:gridCol w:w="968"/>
      </w:tblGrid>
      <w:tr w:rsidR="000C0379" w:rsidRPr="00551B7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rPr>
                <w:sz w:val="16"/>
                <w:szCs w:val="16"/>
              </w:rPr>
            </w:pPr>
            <w:r w:rsidRPr="00551B78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0C0379" w:rsidRPr="00551B78" w:rsidRDefault="000C03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551B78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0C0379" w:rsidRPr="00F60EA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0C0379" w:rsidRPr="00F60EA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изучения дисциплины - формирование у обучающихся профессионально-педагогической компетентности в планирования и использования методов педагогического исследования в экологическом образовании.</w:t>
            </w:r>
          </w:p>
        </w:tc>
      </w:tr>
      <w:tr w:rsidR="000C0379" w:rsidRPr="00551B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0C0379" w:rsidRPr="00F60EA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международного и отечественного опыта в становлении непрерывного экологического образования для устойчивого развития;</w:t>
            </w:r>
          </w:p>
        </w:tc>
      </w:tr>
      <w:tr w:rsidR="000C0379" w:rsidRPr="00F60E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методологию и теорию непрерывногоэкологического образования для устойчивого развития;</w:t>
            </w:r>
          </w:p>
        </w:tc>
      </w:tr>
      <w:tr w:rsidR="000C0379" w:rsidRPr="00551B7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особенности культуры устойчивого развития.</w:t>
            </w:r>
          </w:p>
        </w:tc>
      </w:tr>
      <w:tr w:rsidR="000C0379" w:rsidRPr="00551B78">
        <w:trPr>
          <w:trHeight w:hRule="exact" w:val="277"/>
        </w:trPr>
        <w:tc>
          <w:tcPr>
            <w:tcW w:w="766" w:type="dxa"/>
          </w:tcPr>
          <w:p w:rsidR="000C0379" w:rsidRPr="00551B78" w:rsidRDefault="000C0379"/>
        </w:tc>
        <w:tc>
          <w:tcPr>
            <w:tcW w:w="511" w:type="dxa"/>
          </w:tcPr>
          <w:p w:rsidR="000C0379" w:rsidRPr="00551B78" w:rsidRDefault="000C0379"/>
        </w:tc>
        <w:tc>
          <w:tcPr>
            <w:tcW w:w="1560" w:type="dxa"/>
          </w:tcPr>
          <w:p w:rsidR="000C0379" w:rsidRPr="00551B78" w:rsidRDefault="000C0379"/>
        </w:tc>
        <w:tc>
          <w:tcPr>
            <w:tcW w:w="1844" w:type="dxa"/>
          </w:tcPr>
          <w:p w:rsidR="000C0379" w:rsidRPr="00551B78" w:rsidRDefault="000C0379"/>
        </w:tc>
        <w:tc>
          <w:tcPr>
            <w:tcW w:w="5104" w:type="dxa"/>
          </w:tcPr>
          <w:p w:rsidR="000C0379" w:rsidRPr="00551B78" w:rsidRDefault="000C0379"/>
        </w:tc>
        <w:tc>
          <w:tcPr>
            <w:tcW w:w="993" w:type="dxa"/>
          </w:tcPr>
          <w:p w:rsidR="000C0379" w:rsidRPr="00551B78" w:rsidRDefault="000C0379"/>
        </w:tc>
      </w:tr>
      <w:tr w:rsidR="000C0379" w:rsidRPr="00F60EA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0C0379" w:rsidRPr="00551B78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К.М.06.ДВ.01</w:t>
            </w:r>
          </w:p>
        </w:tc>
      </w:tr>
      <w:tr w:rsidR="000C0379" w:rsidRPr="00F60EA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0C0379" w:rsidRPr="00F60EA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учебной дисциплины обучающийся должен иметь знания с предыдущего уровня образования, а также знания дисциплин:</w:t>
            </w:r>
          </w:p>
        </w:tc>
      </w:tr>
      <w:tr w:rsidR="000C0379" w:rsidRPr="00F60E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Научно-исследовательская работа (научно-исследовательская, проектно-производственная)</w:t>
            </w:r>
          </w:p>
        </w:tc>
      </w:tr>
      <w:tr w:rsidR="000C0379" w:rsidRPr="00551B7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практика (педагогический)</w:t>
            </w:r>
          </w:p>
        </w:tc>
      </w:tr>
      <w:tr w:rsidR="000C0379" w:rsidRPr="00F60EA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C0379" w:rsidRPr="00F60E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экологического образования</w:t>
            </w:r>
          </w:p>
        </w:tc>
      </w:tr>
      <w:tr w:rsidR="000C0379" w:rsidRPr="00551B7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Экологическая культура учителя</w:t>
            </w:r>
          </w:p>
        </w:tc>
      </w:tr>
      <w:tr w:rsidR="000C0379" w:rsidRPr="00551B78">
        <w:trPr>
          <w:trHeight w:hRule="exact" w:val="277"/>
        </w:trPr>
        <w:tc>
          <w:tcPr>
            <w:tcW w:w="766" w:type="dxa"/>
          </w:tcPr>
          <w:p w:rsidR="000C0379" w:rsidRPr="00551B78" w:rsidRDefault="000C0379"/>
        </w:tc>
        <w:tc>
          <w:tcPr>
            <w:tcW w:w="511" w:type="dxa"/>
          </w:tcPr>
          <w:p w:rsidR="000C0379" w:rsidRPr="00551B78" w:rsidRDefault="000C0379"/>
        </w:tc>
        <w:tc>
          <w:tcPr>
            <w:tcW w:w="1560" w:type="dxa"/>
          </w:tcPr>
          <w:p w:rsidR="000C0379" w:rsidRPr="00551B78" w:rsidRDefault="000C0379"/>
        </w:tc>
        <w:tc>
          <w:tcPr>
            <w:tcW w:w="1844" w:type="dxa"/>
          </w:tcPr>
          <w:p w:rsidR="000C0379" w:rsidRPr="00551B78" w:rsidRDefault="000C0379"/>
        </w:tc>
        <w:tc>
          <w:tcPr>
            <w:tcW w:w="5104" w:type="dxa"/>
          </w:tcPr>
          <w:p w:rsidR="000C0379" w:rsidRPr="00551B78" w:rsidRDefault="000C0379"/>
        </w:tc>
        <w:tc>
          <w:tcPr>
            <w:tcW w:w="993" w:type="dxa"/>
          </w:tcPr>
          <w:p w:rsidR="000C0379" w:rsidRPr="00551B78" w:rsidRDefault="000C0379"/>
        </w:tc>
      </w:tr>
      <w:tr w:rsidR="000C0379" w:rsidRPr="00F60EA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C0379" w:rsidRPr="00F60EA2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ОК-3:      готовностью к саморазвитию, самореализации, использованию творческого потенциала</w:t>
            </w:r>
          </w:p>
        </w:tc>
      </w:tr>
      <w:tr w:rsidR="000C0379" w:rsidRPr="00551B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0C0379" w:rsidRPr="00F60EA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значимость методов эколого-педагогических исследований в экологическом образовании</w:t>
            </w:r>
          </w:p>
        </w:tc>
      </w:tr>
      <w:tr w:rsidR="000C0379" w:rsidRPr="00F60EA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методов эколого-педагогического исследования</w:t>
            </w:r>
          </w:p>
        </w:tc>
      </w:tr>
      <w:tr w:rsidR="000C0379" w:rsidRPr="00F60EA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методику отбора методов эколго-педагогических исследований</w:t>
            </w:r>
          </w:p>
        </w:tc>
      </w:tr>
      <w:tr w:rsidR="000C0379" w:rsidRPr="00551B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0C0379" w:rsidRPr="00F60EA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подбирать методы эколого-педагогических исследований в соотвествии с целями научно-исследовательской работы</w:t>
            </w:r>
          </w:p>
        </w:tc>
      </w:tr>
      <w:tr w:rsidR="000C0379" w:rsidRPr="00F60EA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планировать научно-исследовательскую работу с использованием методов эколого-педагогических исследований</w:t>
            </w:r>
          </w:p>
        </w:tc>
      </w:tr>
      <w:tr w:rsidR="000C0379" w:rsidRPr="00F60EA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научно-исследовательскую работу в области экологического образования с использовнием методов эколого-педагогического исследования</w:t>
            </w:r>
          </w:p>
        </w:tc>
      </w:tr>
      <w:tr w:rsidR="000C0379" w:rsidRPr="00551B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0C0379" w:rsidRPr="00F60EA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элементами теории планирования педагогического эксперимента  а в рамках научно-исследовательской работы по экологическому образованию</w:t>
            </w:r>
          </w:p>
        </w:tc>
      </w:tr>
      <w:tr w:rsidR="000C0379" w:rsidRPr="00F60EA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теоретическими основами  проведения  педагогического эксперимента в рамках научно-исследовательской работы по экологическому образованию</w:t>
            </w:r>
          </w:p>
        </w:tc>
      </w:tr>
      <w:tr w:rsidR="000C0379" w:rsidRPr="00F60EA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методикой организации и проведения  педагогического эксперимента в рамках научно-исследовательской работы по экологическому образованию</w:t>
            </w:r>
          </w:p>
        </w:tc>
      </w:tr>
      <w:tr w:rsidR="000C0379" w:rsidRPr="00F60EA2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ПК-10: владением теоретическими знаниями и практическими навыками для педагогической работы в образовательных организациях, уметь грамотно осуществлять учебно-методическую деятельность по планированию экологического образования и образования для устойчивого развития</w:t>
            </w:r>
          </w:p>
        </w:tc>
      </w:tr>
      <w:tr w:rsidR="000C0379" w:rsidRPr="00551B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0C0379" w:rsidRPr="00551B7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эколого-педагогических исследований</w:t>
            </w:r>
          </w:p>
        </w:tc>
      </w:tr>
      <w:tr w:rsidR="000C0379" w:rsidRPr="00F60EA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методику применения методов педагогических исследований в экологическом образовании</w:t>
            </w:r>
          </w:p>
        </w:tc>
      </w:tr>
      <w:tr w:rsidR="000C0379" w:rsidRPr="00F60EA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специфику проведения педагогического эксперимента в экологическом образовании</w:t>
            </w:r>
          </w:p>
        </w:tc>
      </w:tr>
      <w:tr w:rsidR="000C0379" w:rsidRPr="00551B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0C0379" w:rsidRPr="00F60EA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грамотный подбор методов эколго-педагогических исследований</w:t>
            </w:r>
          </w:p>
        </w:tc>
      </w:tr>
      <w:tr w:rsidR="000C0379" w:rsidRPr="00F60EA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на практике методику  эколого-педагогических исследований</w:t>
            </w:r>
          </w:p>
        </w:tc>
      </w:tr>
      <w:tr w:rsidR="000C0379" w:rsidRPr="00F60EA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планировать и осуществлять педагогический эксперимент в экологическом образовании</w:t>
            </w:r>
          </w:p>
        </w:tc>
      </w:tr>
      <w:tr w:rsidR="000C0379" w:rsidRPr="00551B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0C0379" w:rsidRPr="00551B7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эколого-педагогических исследований</w:t>
            </w:r>
          </w:p>
        </w:tc>
      </w:tr>
      <w:tr w:rsidR="000C0379" w:rsidRPr="00F60EA2">
        <w:trPr>
          <w:trHeight w:hRule="exact" w:val="24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методикой планирования педагогического эксперимента в экологическом образовании</w:t>
            </w:r>
          </w:p>
        </w:tc>
      </w:tr>
    </w:tbl>
    <w:p w:rsidR="000C0379" w:rsidRPr="00F60EA2" w:rsidRDefault="000C0379">
      <w:pPr>
        <w:rPr>
          <w:sz w:val="2"/>
          <w:szCs w:val="2"/>
          <w:lang w:val="ru-RU"/>
        </w:rPr>
      </w:pPr>
      <w:r w:rsidRPr="00F60EA2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48"/>
        <w:gridCol w:w="208"/>
        <w:gridCol w:w="261"/>
        <w:gridCol w:w="2955"/>
        <w:gridCol w:w="961"/>
        <w:gridCol w:w="694"/>
        <w:gridCol w:w="1112"/>
        <w:gridCol w:w="1247"/>
        <w:gridCol w:w="680"/>
        <w:gridCol w:w="404"/>
        <w:gridCol w:w="970"/>
      </w:tblGrid>
      <w:tr w:rsidR="000C0379" w:rsidRPr="00551B7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rPr>
                <w:sz w:val="16"/>
                <w:szCs w:val="16"/>
              </w:rPr>
            </w:pPr>
            <w:r w:rsidRPr="00551B78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0C0379" w:rsidRPr="00551B78" w:rsidRDefault="000C0379"/>
        </w:tc>
        <w:tc>
          <w:tcPr>
            <w:tcW w:w="710" w:type="dxa"/>
          </w:tcPr>
          <w:p w:rsidR="000C0379" w:rsidRPr="00551B78" w:rsidRDefault="000C0379"/>
        </w:tc>
        <w:tc>
          <w:tcPr>
            <w:tcW w:w="1135" w:type="dxa"/>
          </w:tcPr>
          <w:p w:rsidR="000C0379" w:rsidRPr="00551B78" w:rsidRDefault="000C0379"/>
        </w:tc>
        <w:tc>
          <w:tcPr>
            <w:tcW w:w="1277" w:type="dxa"/>
          </w:tcPr>
          <w:p w:rsidR="000C0379" w:rsidRPr="00551B78" w:rsidRDefault="000C0379"/>
        </w:tc>
        <w:tc>
          <w:tcPr>
            <w:tcW w:w="710" w:type="dxa"/>
          </w:tcPr>
          <w:p w:rsidR="000C0379" w:rsidRPr="00551B78" w:rsidRDefault="000C0379"/>
        </w:tc>
        <w:tc>
          <w:tcPr>
            <w:tcW w:w="426" w:type="dxa"/>
          </w:tcPr>
          <w:p w:rsidR="000C0379" w:rsidRPr="00551B78" w:rsidRDefault="000C03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551B78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0C0379" w:rsidRPr="00F60EA2">
        <w:trPr>
          <w:trHeight w:hRule="exact" w:val="306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методикой организации и проведения педагогического исследования в экологическом образовании</w:t>
            </w:r>
          </w:p>
        </w:tc>
      </w:tr>
      <w:tr w:rsidR="000C0379" w:rsidRPr="00F60EA2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0C0379" w:rsidRPr="00551B7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0C0379" w:rsidRPr="00F60E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значимость методов эколого-педагогического исследования</w:t>
            </w:r>
          </w:p>
        </w:tc>
      </w:tr>
      <w:tr w:rsidR="000C0379" w:rsidRPr="00F60E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методов эколого-педагогического исследования</w:t>
            </w:r>
          </w:p>
        </w:tc>
      </w:tr>
      <w:tr w:rsidR="000C0379" w:rsidRPr="00F60E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классификацию методов эколого-педагогических исследований</w:t>
            </w:r>
          </w:p>
        </w:tc>
      </w:tr>
      <w:tr w:rsidR="000C0379" w:rsidRPr="00F60E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этапы педагогического эксперимента в экологическом образовании</w:t>
            </w:r>
          </w:p>
        </w:tc>
      </w:tr>
      <w:tr w:rsidR="000C0379" w:rsidRPr="00551B7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0C0379" w:rsidRPr="00F60E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подбор методов эколого-педагтгиеского исследования  в соотвествии с поставленны ми целями</w:t>
            </w:r>
          </w:p>
        </w:tc>
      </w:tr>
      <w:tr w:rsidR="000C0379" w:rsidRPr="00F60E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реализовывать на практике методику эколого-педагогических исследований</w:t>
            </w:r>
          </w:p>
        </w:tc>
      </w:tr>
      <w:tr w:rsidR="000C0379" w:rsidRPr="00F60EA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планировать и реализовывать на практике педагогический эксперимент в экологическом образовании</w:t>
            </w:r>
          </w:p>
        </w:tc>
      </w:tr>
      <w:tr w:rsidR="000C0379" w:rsidRPr="00551B7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0C0379" w:rsidRPr="00F60E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использлования методов эколого-педагогического исследования</w:t>
            </w:r>
          </w:p>
        </w:tc>
      </w:tr>
      <w:tr w:rsidR="000C0379" w:rsidRPr="00F60E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интерпретации результатов эколого-педагогических исследований</w:t>
            </w:r>
          </w:p>
        </w:tc>
      </w:tr>
      <w:tr w:rsidR="000C0379" w:rsidRPr="00F60EA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планированияЮ организации и проведения педагогического эксперимента в экологическом образовании</w:t>
            </w:r>
          </w:p>
        </w:tc>
      </w:tr>
      <w:tr w:rsidR="000C0379" w:rsidRPr="00F60EA2">
        <w:trPr>
          <w:trHeight w:hRule="exact" w:val="277"/>
        </w:trPr>
        <w:tc>
          <w:tcPr>
            <w:tcW w:w="766" w:type="dxa"/>
          </w:tcPr>
          <w:p w:rsidR="000C0379" w:rsidRPr="00F60EA2" w:rsidRDefault="000C037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0C0379" w:rsidRPr="00F60EA2" w:rsidRDefault="000C037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C0379" w:rsidRPr="00F60EA2" w:rsidRDefault="000C037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C0379" w:rsidRPr="00F60EA2" w:rsidRDefault="000C037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C0379" w:rsidRPr="00F60EA2" w:rsidRDefault="000C037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C0379" w:rsidRPr="00F60EA2" w:rsidRDefault="000C037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C0379" w:rsidRPr="00F60EA2" w:rsidRDefault="000C037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0C0379" w:rsidRPr="00F60EA2" w:rsidRDefault="000C037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C0379" w:rsidRPr="00F60EA2" w:rsidRDefault="000C037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0C0379" w:rsidRPr="00F60EA2" w:rsidRDefault="000C03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0379" w:rsidRPr="00F60EA2" w:rsidRDefault="000C0379">
            <w:pPr>
              <w:rPr>
                <w:lang w:val="ru-RU"/>
              </w:rPr>
            </w:pPr>
          </w:p>
        </w:tc>
      </w:tr>
      <w:tr w:rsidR="000C0379" w:rsidRPr="00F60EA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0C0379" w:rsidRPr="00551B78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Компетен-</w:t>
            </w:r>
          </w:p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Инте</w:t>
            </w:r>
          </w:p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Примечание</w:t>
            </w:r>
          </w:p>
        </w:tc>
      </w:tr>
      <w:tr w:rsidR="000C0379" w:rsidRPr="00F60EA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1. Методы эколого- педагогических исследований: понятие и классификация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rPr>
                <w:lang w:val="ru-RU"/>
              </w:rPr>
            </w:pPr>
          </w:p>
        </w:tc>
      </w:tr>
      <w:tr w:rsidR="000C0379" w:rsidRPr="00551B78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Педагогическое исследование в экологическом образовании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Л2.3 Л2.4Л3.1 Л3.2 Л3.3</w:t>
            </w:r>
          </w:p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/>
        </w:tc>
      </w:tr>
      <w:tr w:rsidR="000C0379" w:rsidRPr="00551B7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Классификации методов эколого- педагогических исследований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Л2.4Л3.1</w:t>
            </w:r>
          </w:p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/>
        </w:tc>
      </w:tr>
      <w:tr w:rsidR="000C0379" w:rsidRPr="00551B7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метода исследования в экологоческом образовании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Л2.4Л3.2</w:t>
            </w:r>
          </w:p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/>
        </w:tc>
      </w:tr>
      <w:tr w:rsidR="000C0379" w:rsidRPr="00F60EA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2. Теоретические методы эколого-педагогических исследований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rPr>
                <w:lang w:val="ru-RU"/>
              </w:rPr>
            </w:pPr>
          </w:p>
        </w:tc>
      </w:tr>
      <w:tr w:rsidR="000C0379" w:rsidRPr="00551B7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 и обобщение научной литературы по экологическому образованию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Л2.4Л3.3</w:t>
            </w:r>
          </w:p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/>
        </w:tc>
      </w:tr>
      <w:tr w:rsidR="000C0379" w:rsidRPr="00551B7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и обобщение передового педагогического опыта по экологическому образованию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Л2.2Л3.1</w:t>
            </w:r>
          </w:p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/>
        </w:tc>
      </w:tr>
      <w:tr w:rsidR="000C0379" w:rsidRPr="00551B7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и обобщение передового педагогического опыта по экологическому образованию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Л2.3Л3.2</w:t>
            </w:r>
          </w:p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/>
        </w:tc>
      </w:tr>
      <w:tr w:rsidR="000C0379" w:rsidRPr="00551B7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Моделирование в экологическом образовании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Л2.3Л3.3</w:t>
            </w:r>
          </w:p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/>
        </w:tc>
      </w:tr>
      <w:tr w:rsidR="000C0379" w:rsidRPr="00551B7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Моделирование в экологическом образовании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Л2.2Л3.2</w:t>
            </w:r>
          </w:p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/>
        </w:tc>
      </w:tr>
      <w:tr w:rsidR="000C0379" w:rsidRPr="00F60EA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3. Эмпирические методы эколого-пелдагогичеких исследований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rPr>
                <w:lang w:val="ru-RU"/>
              </w:rPr>
            </w:pPr>
          </w:p>
        </w:tc>
      </w:tr>
      <w:tr w:rsidR="000C0379" w:rsidRPr="00551B7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Педагогический эксперимент в экологическом образовании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 Л2.4Л3.1</w:t>
            </w:r>
          </w:p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/>
        </w:tc>
      </w:tr>
      <w:tr w:rsidR="000C0379" w:rsidRPr="00551B7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планирования и проведения педагогического эксперимента в экологическом образовании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Л2.2Л3.1</w:t>
            </w:r>
          </w:p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/>
        </w:tc>
      </w:tr>
    </w:tbl>
    <w:p w:rsidR="000C0379" w:rsidRDefault="000C0379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688"/>
        <w:gridCol w:w="262"/>
        <w:gridCol w:w="1618"/>
        <w:gridCol w:w="1832"/>
        <w:gridCol w:w="901"/>
        <w:gridCol w:w="665"/>
        <w:gridCol w:w="1054"/>
        <w:gridCol w:w="676"/>
        <w:gridCol w:w="558"/>
        <w:gridCol w:w="665"/>
        <w:gridCol w:w="384"/>
        <w:gridCol w:w="937"/>
      </w:tblGrid>
      <w:tr w:rsidR="000C0379" w:rsidRPr="00551B7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rPr>
                <w:sz w:val="16"/>
                <w:szCs w:val="16"/>
              </w:rPr>
            </w:pPr>
            <w:r w:rsidRPr="00551B78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0C0379" w:rsidRPr="00551B78" w:rsidRDefault="000C0379"/>
        </w:tc>
        <w:tc>
          <w:tcPr>
            <w:tcW w:w="710" w:type="dxa"/>
          </w:tcPr>
          <w:p w:rsidR="000C0379" w:rsidRPr="00551B78" w:rsidRDefault="000C0379"/>
        </w:tc>
        <w:tc>
          <w:tcPr>
            <w:tcW w:w="1135" w:type="dxa"/>
          </w:tcPr>
          <w:p w:rsidR="000C0379" w:rsidRPr="00551B78" w:rsidRDefault="000C0379"/>
        </w:tc>
        <w:tc>
          <w:tcPr>
            <w:tcW w:w="710" w:type="dxa"/>
          </w:tcPr>
          <w:p w:rsidR="000C0379" w:rsidRPr="00551B78" w:rsidRDefault="000C0379"/>
        </w:tc>
        <w:tc>
          <w:tcPr>
            <w:tcW w:w="568" w:type="dxa"/>
          </w:tcPr>
          <w:p w:rsidR="000C0379" w:rsidRPr="00551B78" w:rsidRDefault="000C0379"/>
        </w:tc>
        <w:tc>
          <w:tcPr>
            <w:tcW w:w="710" w:type="dxa"/>
          </w:tcPr>
          <w:p w:rsidR="000C0379" w:rsidRPr="00551B78" w:rsidRDefault="000C0379"/>
        </w:tc>
        <w:tc>
          <w:tcPr>
            <w:tcW w:w="426" w:type="dxa"/>
          </w:tcPr>
          <w:p w:rsidR="000C0379" w:rsidRPr="00551B78" w:rsidRDefault="000C03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551B78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0C0379" w:rsidRPr="00551B7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 педагогического эксперимента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Л2.4Л3.2</w:t>
            </w:r>
          </w:p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/>
        </w:tc>
      </w:tr>
      <w:tr w:rsidR="000C0379" w:rsidRPr="00551B7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проведения педагогического эксперимента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Л2.4Л3.3</w:t>
            </w:r>
          </w:p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/>
        </w:tc>
      </w:tr>
      <w:tr w:rsidR="000C0379" w:rsidRPr="00551B7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Критерии и параметры диагностики в педагогическом эксперименте.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 Л2.4Л3.2</w:t>
            </w:r>
          </w:p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/>
        </w:tc>
      </w:tr>
      <w:tr w:rsidR="000C0379" w:rsidRPr="00551B7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Тестирование в экологическом образовании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Л2.2Л3.1</w:t>
            </w:r>
          </w:p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/>
        </w:tc>
      </w:tr>
      <w:tr w:rsidR="000C0379" w:rsidRPr="00551B7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продуктов творческой деятельности как метод педагогического эксперимента.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Л2.2Л3.2</w:t>
            </w:r>
          </w:p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/>
        </w:tc>
      </w:tr>
      <w:tr w:rsidR="000C0379" w:rsidRPr="00551B7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обработки результатов педагогическог эксперимента в экологиченском образовании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Л2.4Л3.3</w:t>
            </w:r>
          </w:p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/>
        </w:tc>
      </w:tr>
      <w:tr w:rsidR="000C0379" w:rsidRPr="00551B7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Л2.2Л3.2</w:t>
            </w:r>
          </w:p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/>
        </w:tc>
      </w:tr>
      <w:tr w:rsidR="000C0379" w:rsidRPr="00551B78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/>
        </w:tc>
      </w:tr>
      <w:tr w:rsidR="000C0379" w:rsidRPr="00551B78">
        <w:trPr>
          <w:trHeight w:hRule="exact" w:val="277"/>
        </w:trPr>
        <w:tc>
          <w:tcPr>
            <w:tcW w:w="710" w:type="dxa"/>
          </w:tcPr>
          <w:p w:rsidR="000C0379" w:rsidRPr="00551B78" w:rsidRDefault="000C0379"/>
        </w:tc>
        <w:tc>
          <w:tcPr>
            <w:tcW w:w="285" w:type="dxa"/>
          </w:tcPr>
          <w:p w:rsidR="000C0379" w:rsidRPr="00551B78" w:rsidRDefault="000C0379"/>
        </w:tc>
        <w:tc>
          <w:tcPr>
            <w:tcW w:w="1702" w:type="dxa"/>
          </w:tcPr>
          <w:p w:rsidR="000C0379" w:rsidRPr="00551B78" w:rsidRDefault="000C0379"/>
        </w:tc>
        <w:tc>
          <w:tcPr>
            <w:tcW w:w="1986" w:type="dxa"/>
          </w:tcPr>
          <w:p w:rsidR="000C0379" w:rsidRPr="00551B78" w:rsidRDefault="000C0379"/>
        </w:tc>
        <w:tc>
          <w:tcPr>
            <w:tcW w:w="851" w:type="dxa"/>
          </w:tcPr>
          <w:p w:rsidR="000C0379" w:rsidRPr="00551B78" w:rsidRDefault="000C0379"/>
        </w:tc>
        <w:tc>
          <w:tcPr>
            <w:tcW w:w="710" w:type="dxa"/>
          </w:tcPr>
          <w:p w:rsidR="000C0379" w:rsidRPr="00551B78" w:rsidRDefault="000C0379"/>
        </w:tc>
        <w:tc>
          <w:tcPr>
            <w:tcW w:w="1135" w:type="dxa"/>
          </w:tcPr>
          <w:p w:rsidR="000C0379" w:rsidRPr="00551B78" w:rsidRDefault="000C0379"/>
        </w:tc>
        <w:tc>
          <w:tcPr>
            <w:tcW w:w="710" w:type="dxa"/>
          </w:tcPr>
          <w:p w:rsidR="000C0379" w:rsidRPr="00551B78" w:rsidRDefault="000C0379"/>
        </w:tc>
        <w:tc>
          <w:tcPr>
            <w:tcW w:w="568" w:type="dxa"/>
          </w:tcPr>
          <w:p w:rsidR="000C0379" w:rsidRPr="00551B78" w:rsidRDefault="000C0379"/>
        </w:tc>
        <w:tc>
          <w:tcPr>
            <w:tcW w:w="710" w:type="dxa"/>
          </w:tcPr>
          <w:p w:rsidR="000C0379" w:rsidRPr="00551B78" w:rsidRDefault="000C0379"/>
        </w:tc>
        <w:tc>
          <w:tcPr>
            <w:tcW w:w="426" w:type="dxa"/>
          </w:tcPr>
          <w:p w:rsidR="000C0379" w:rsidRPr="00551B78" w:rsidRDefault="000C0379"/>
        </w:tc>
        <w:tc>
          <w:tcPr>
            <w:tcW w:w="993" w:type="dxa"/>
          </w:tcPr>
          <w:p w:rsidR="000C0379" w:rsidRPr="00551B78" w:rsidRDefault="000C0379"/>
        </w:tc>
      </w:tr>
      <w:tr w:rsidR="000C0379" w:rsidRPr="00551B78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C0379" w:rsidRPr="00551B7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0C0379" w:rsidRPr="00551B78">
        <w:trPr>
          <w:trHeight w:hRule="exact" w:val="5751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(4 семестр)</w:t>
            </w:r>
          </w:p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 педагогического исследования в экологическом образовании.</w:t>
            </w:r>
          </w:p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Теоретические методы педагогического исследования в экологическом образовании.</w:t>
            </w:r>
          </w:p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Эмпирические методы исследования в экологическом образовании.</w:t>
            </w:r>
          </w:p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Классификация методов педагогического исследования в экологическом образовании.</w:t>
            </w:r>
          </w:p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Педагогический эксперимент в экологическом образовании.</w:t>
            </w:r>
          </w:p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Констатирующий этап педагогического эксперимента в экологическом образовании.</w:t>
            </w:r>
          </w:p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Формирующий этап педагогического эксперимента в экологическом образовании.</w:t>
            </w:r>
          </w:p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Контролирующий этап педагогического эксперимента.</w:t>
            </w:r>
          </w:p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Мониторинг качества экологического образования.</w:t>
            </w:r>
          </w:p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Виды и формы эколого-педагогических исследований экологического образования</w:t>
            </w:r>
          </w:p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Тестирование результатов экологического образования.</w:t>
            </w:r>
          </w:p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Обработка результатов тестирования в экологическом образовании.</w:t>
            </w:r>
          </w:p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Интерпретация результатов тестирования экологического образования</w:t>
            </w:r>
          </w:p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Портфолио как метод оценки достижений в экологическом образовании.</w:t>
            </w:r>
          </w:p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Методика формирования портфолио.</w:t>
            </w:r>
          </w:p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Анализ и обобщение передового педагогического опыта.</w:t>
            </w:r>
          </w:p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Анализ продуктов творческой деятельности обучающихся.</w:t>
            </w:r>
          </w:p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Диагностика результатов экологического образования.</w:t>
            </w:r>
          </w:p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Метод ранжирования.</w:t>
            </w:r>
          </w:p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Критерии и параметры диагностики в экологическом образовании.</w:t>
            </w:r>
          </w:p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Диагностика субъективного отношения к природе.</w:t>
            </w:r>
          </w:p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Диагностика  экологических знаний.</w:t>
            </w:r>
          </w:p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Диагностика субъектного  опыта.</w:t>
            </w:r>
          </w:p>
          <w:p w:rsidR="000C0379" w:rsidRPr="00551B78" w:rsidRDefault="000C0379">
            <w:pPr>
              <w:spacing w:after="0" w:line="240" w:lineRule="auto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Диагностика экологической активности.</w:t>
            </w:r>
          </w:p>
        </w:tc>
      </w:tr>
      <w:tr w:rsidR="000C0379" w:rsidRPr="00551B7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0C0379" w:rsidRPr="00F60EA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0C0379" w:rsidRPr="00551B7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0C0379" w:rsidRPr="00F60EA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индивидуальные проекты, аннотированный каталог</w:t>
            </w:r>
          </w:p>
        </w:tc>
      </w:tr>
      <w:tr w:rsidR="000C0379" w:rsidRPr="00F60EA2">
        <w:trPr>
          <w:trHeight w:hRule="exact" w:val="277"/>
        </w:trPr>
        <w:tc>
          <w:tcPr>
            <w:tcW w:w="710" w:type="dxa"/>
          </w:tcPr>
          <w:p w:rsidR="000C0379" w:rsidRPr="00F60EA2" w:rsidRDefault="000C037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C0379" w:rsidRPr="00F60EA2" w:rsidRDefault="000C037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C0379" w:rsidRPr="00F60EA2" w:rsidRDefault="000C037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C0379" w:rsidRPr="00F60EA2" w:rsidRDefault="000C037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C0379" w:rsidRPr="00F60EA2" w:rsidRDefault="000C037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C0379" w:rsidRPr="00F60EA2" w:rsidRDefault="000C037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C0379" w:rsidRPr="00F60EA2" w:rsidRDefault="000C037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C0379" w:rsidRPr="00F60EA2" w:rsidRDefault="000C0379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0C0379" w:rsidRPr="00F60EA2" w:rsidRDefault="000C037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C0379" w:rsidRPr="00F60EA2" w:rsidRDefault="000C037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0C0379" w:rsidRPr="00F60EA2" w:rsidRDefault="000C03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0379" w:rsidRPr="00F60EA2" w:rsidRDefault="000C0379">
            <w:pPr>
              <w:rPr>
                <w:lang w:val="ru-RU"/>
              </w:rPr>
            </w:pPr>
          </w:p>
        </w:tc>
      </w:tr>
      <w:tr w:rsidR="000C0379" w:rsidRPr="00F60EA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0C0379" w:rsidRPr="00551B7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0C0379" w:rsidRPr="00551B7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0C0379" w:rsidRPr="00551B7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C0379" w:rsidRPr="00551B7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 Н.Ф., Демидова Н.Н.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геоэкологического образования: Учеб.пособие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2013</w:t>
            </w:r>
          </w:p>
        </w:tc>
      </w:tr>
    </w:tbl>
    <w:p w:rsidR="000C0379" w:rsidRDefault="000C0379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59"/>
        <w:gridCol w:w="1911"/>
        <w:gridCol w:w="1848"/>
        <w:gridCol w:w="3177"/>
        <w:gridCol w:w="1585"/>
        <w:gridCol w:w="960"/>
      </w:tblGrid>
      <w:tr w:rsidR="000C0379" w:rsidRPr="00551B7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rPr>
                <w:sz w:val="16"/>
                <w:szCs w:val="16"/>
              </w:rPr>
            </w:pPr>
            <w:r w:rsidRPr="00551B78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3403" w:type="dxa"/>
          </w:tcPr>
          <w:p w:rsidR="000C0379" w:rsidRPr="00551B78" w:rsidRDefault="000C0379"/>
        </w:tc>
        <w:tc>
          <w:tcPr>
            <w:tcW w:w="1702" w:type="dxa"/>
          </w:tcPr>
          <w:p w:rsidR="000C0379" w:rsidRPr="00551B78" w:rsidRDefault="000C03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551B78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0C0379" w:rsidRPr="00551B7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C0379" w:rsidRPr="00F60EA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 Н.Ф., Демидова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Педагогическая технология коэволюционного взаимодействия в культурно-экологической образовательной среде: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2014</w:t>
            </w:r>
          </w:p>
        </w:tc>
      </w:tr>
      <w:tr w:rsidR="000C0379" w:rsidRPr="00551B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0C0379" w:rsidRPr="00551B7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C0379" w:rsidRPr="00551B7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Геоэкологическое образование: методология, теория, методика: Коллектив.монография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Деловая полиграфия, 2007</w:t>
            </w:r>
          </w:p>
        </w:tc>
      </w:tr>
      <w:tr w:rsidR="000C0379" w:rsidRPr="00551B7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Серебрякова Т.А.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Экологическое образование в дошкольном возрасте: учеб.пособие для студентов вузов:допущено УМО по напр.пед.образования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2008</w:t>
            </w:r>
          </w:p>
        </w:tc>
      </w:tr>
      <w:tr w:rsidR="000C0379" w:rsidRPr="00551B7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 Н.Ф., Камерилова Г.С.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Рациональное природопользование: Примерная программа курса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2014</w:t>
            </w:r>
          </w:p>
        </w:tc>
      </w:tr>
      <w:tr w:rsidR="000C0379" w:rsidRPr="00F60EA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 Н.Ф., Глебова О.В.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культуры природопользования при изучении городского ландшафта: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2015</w:t>
            </w:r>
          </w:p>
        </w:tc>
      </w:tr>
      <w:tr w:rsidR="000C0379" w:rsidRPr="00551B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0C0379" w:rsidRPr="00551B7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C0379" w:rsidRPr="00551B7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Винокурова Н.Ф.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Глобализация и духовное возрождение: Рабочая тетрадь: [для уч-ся 10-11 кл.]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2013</w:t>
            </w:r>
          </w:p>
        </w:tc>
      </w:tr>
      <w:tr w:rsidR="000C0379" w:rsidRPr="00F60EA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Макшеева А.И., Иваньковская Н.А.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Экологическая культура: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2014</w:t>
            </w:r>
          </w:p>
        </w:tc>
      </w:tr>
      <w:tr w:rsidR="000C0379" w:rsidRPr="00551B7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 Н.Ф., Демидова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геоэкологического образования: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2014</w:t>
            </w:r>
          </w:p>
        </w:tc>
      </w:tr>
      <w:tr w:rsidR="000C0379" w:rsidRPr="00F60EA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0C0379" w:rsidRPr="00F60EA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формы и методы экологического образования и воспитания школьников в общеобразовательных учреждениях</w:t>
            </w:r>
          </w:p>
        </w:tc>
      </w:tr>
      <w:tr w:rsidR="000C0379" w:rsidRPr="00F60EA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Экспериментальная педагогика : практикум / авт.-сост. Н.В. Колосова, Л.В. Халяпина ; Министерство образования и науки Российской Федерации, Северо-Кавказский федеральный университет. - Ставрополь : СКФУ, 2018. - 126 с. - Библиогр. в кн. ; То же [Электронный ресурс].</w:t>
            </w:r>
          </w:p>
        </w:tc>
      </w:tr>
      <w:tr w:rsidR="000C0379" w:rsidRPr="00F60EA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Авраменко, А.А. Надпредметное направление в деятельности ВУЗа: (на примере экологического направления) / А.А. Авраменко, С.В. Рыков, К.А. Кирсанов ; ред. А.А. Авраменко. - Москва : Директ-Медиа, 2014. - 278 с. - </w:t>
            </w: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978-5-4458-5773-0 ; То же [Электронный ресурс].</w:t>
            </w:r>
          </w:p>
        </w:tc>
      </w:tr>
      <w:tr w:rsidR="000C0379" w:rsidRPr="00551B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0C0379" w:rsidRPr="00551B7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 браузер, "Пакет MSOffice", MicrosoftOfficeProjectProfessional, LMSMoodle.</w:t>
            </w:r>
          </w:p>
        </w:tc>
      </w:tr>
      <w:tr w:rsidR="000C0379" w:rsidRPr="00551B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0C0379" w:rsidRPr="00F60E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0C0379" w:rsidRPr="00F60E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0C0379" w:rsidRPr="00F60E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0C0379" w:rsidRPr="00F60EA2">
        <w:trPr>
          <w:trHeight w:hRule="exact" w:val="277"/>
        </w:trPr>
        <w:tc>
          <w:tcPr>
            <w:tcW w:w="710" w:type="dxa"/>
          </w:tcPr>
          <w:p w:rsidR="000C0379" w:rsidRPr="00F60EA2" w:rsidRDefault="000C037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C0379" w:rsidRPr="00F60EA2" w:rsidRDefault="000C037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C0379" w:rsidRPr="00F60EA2" w:rsidRDefault="000C037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C0379" w:rsidRPr="00F60EA2" w:rsidRDefault="000C037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C0379" w:rsidRPr="00F60EA2" w:rsidRDefault="000C03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0379" w:rsidRPr="00F60EA2" w:rsidRDefault="000C0379">
            <w:pPr>
              <w:rPr>
                <w:lang w:val="ru-RU"/>
              </w:rPr>
            </w:pPr>
          </w:p>
        </w:tc>
      </w:tr>
      <w:tr w:rsidR="000C0379" w:rsidRPr="00F60EA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0C0379" w:rsidRPr="00551B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7.1. Описание материально-технической базы</w:t>
            </w:r>
          </w:p>
        </w:tc>
      </w:tr>
      <w:tr w:rsidR="000C0379" w:rsidRPr="00F60EA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(модуля) требует наличия в аудитории мультимедийного оборудования (компьютер, видеопроектор, экран).</w:t>
            </w:r>
          </w:p>
        </w:tc>
      </w:tr>
      <w:tr w:rsidR="000C0379" w:rsidRPr="00551B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/>
        </w:tc>
      </w:tr>
      <w:tr w:rsidR="000C0379" w:rsidRPr="00F60EA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      </w:r>
          </w:p>
        </w:tc>
      </w:tr>
      <w:tr w:rsidR="000C0379" w:rsidRPr="00F60E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технологии: технология мультимедиа, Интернет-технология.</w:t>
            </w:r>
          </w:p>
        </w:tc>
      </w:tr>
      <w:tr w:rsidR="000C0379" w:rsidRPr="00F60E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и электронные средства обучения и контроля знаний студентов: ЭУМК в системе </w:t>
            </w: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0C0379" w:rsidRPr="00551B7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rPr>
                <w:sz w:val="19"/>
                <w:szCs w:val="19"/>
              </w:rPr>
            </w:pP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Перечень программного обеспечения: Интернет браузер, "Пакет MSOffice", MicrosoftOfficeProjectProfessional, LMSMoodle.</w:t>
            </w:r>
          </w:p>
        </w:tc>
      </w:tr>
      <w:tr w:rsidR="000C0379" w:rsidRPr="00551B78">
        <w:trPr>
          <w:trHeight w:hRule="exact" w:val="277"/>
        </w:trPr>
        <w:tc>
          <w:tcPr>
            <w:tcW w:w="710" w:type="dxa"/>
          </w:tcPr>
          <w:p w:rsidR="000C0379" w:rsidRPr="00551B78" w:rsidRDefault="000C0379"/>
        </w:tc>
        <w:tc>
          <w:tcPr>
            <w:tcW w:w="1986" w:type="dxa"/>
          </w:tcPr>
          <w:p w:rsidR="000C0379" w:rsidRPr="00551B78" w:rsidRDefault="000C0379"/>
        </w:tc>
        <w:tc>
          <w:tcPr>
            <w:tcW w:w="1986" w:type="dxa"/>
          </w:tcPr>
          <w:p w:rsidR="000C0379" w:rsidRPr="00551B78" w:rsidRDefault="000C0379"/>
        </w:tc>
        <w:tc>
          <w:tcPr>
            <w:tcW w:w="3403" w:type="dxa"/>
          </w:tcPr>
          <w:p w:rsidR="000C0379" w:rsidRPr="00551B78" w:rsidRDefault="000C0379"/>
        </w:tc>
        <w:tc>
          <w:tcPr>
            <w:tcW w:w="1702" w:type="dxa"/>
          </w:tcPr>
          <w:p w:rsidR="000C0379" w:rsidRPr="00551B78" w:rsidRDefault="000C0379"/>
        </w:tc>
        <w:tc>
          <w:tcPr>
            <w:tcW w:w="993" w:type="dxa"/>
          </w:tcPr>
          <w:p w:rsidR="000C0379" w:rsidRPr="00551B78" w:rsidRDefault="000C0379"/>
        </w:tc>
      </w:tr>
      <w:tr w:rsidR="000C0379" w:rsidRPr="00F60EA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0C0379" w:rsidRPr="00F60EA2">
        <w:trPr>
          <w:trHeight w:hRule="exact" w:val="168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Экологическое образование для устойчивого развития: традиции и инновации. Коллективная монография. Н. Новгород, 2015.</w:t>
            </w:r>
          </w:p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Винокурова Н.Ф., Демидова Н.Н. Педагогическая технология коэволюционного взаимодействия в культурно- экологической образовательной среде: учебное пособие. Н.Новгород: Мининский университет. 2014 167с.</w:t>
            </w:r>
          </w:p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дициплины представлен в Приложении 2.</w:t>
            </w:r>
          </w:p>
        </w:tc>
      </w:tr>
    </w:tbl>
    <w:p w:rsidR="000C0379" w:rsidRPr="00F60EA2" w:rsidRDefault="000C0379">
      <w:pPr>
        <w:rPr>
          <w:sz w:val="2"/>
          <w:szCs w:val="2"/>
          <w:lang w:val="ru-RU"/>
        </w:rPr>
      </w:pPr>
      <w:r w:rsidRPr="00F60EA2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4459"/>
        <w:gridCol w:w="4813"/>
        <w:gridCol w:w="968"/>
      </w:tblGrid>
      <w:tr w:rsidR="000C0379" w:rsidRPr="00551B78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rPr>
                <w:sz w:val="16"/>
                <w:szCs w:val="16"/>
              </w:rPr>
            </w:pPr>
            <w:r w:rsidRPr="00551B78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0C0379" w:rsidRPr="00551B78" w:rsidRDefault="000C03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C0379" w:rsidRPr="00551B78" w:rsidRDefault="000C037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551B78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0C0379" w:rsidRPr="00F60EA2">
        <w:trPr>
          <w:trHeight w:hRule="exact" w:val="91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C0379" w:rsidRPr="00F60EA2" w:rsidRDefault="000C03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"Рейтинговая система оценки качества подготовки студентов" </w:t>
            </w: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551B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F60E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0C0379" w:rsidRPr="00F60EA2" w:rsidRDefault="000C0379">
      <w:pPr>
        <w:rPr>
          <w:lang w:val="ru-RU"/>
        </w:rPr>
      </w:pPr>
    </w:p>
    <w:sectPr w:rsidR="000C0379" w:rsidRPr="00F60EA2" w:rsidSect="001630B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31453"/>
    <w:rsid w:val="0002418B"/>
    <w:rsid w:val="000C0379"/>
    <w:rsid w:val="001630BE"/>
    <w:rsid w:val="001F0BC7"/>
    <w:rsid w:val="00551B78"/>
    <w:rsid w:val="00976DD6"/>
    <w:rsid w:val="00C55CCF"/>
    <w:rsid w:val="00D31453"/>
    <w:rsid w:val="00E209E2"/>
    <w:rsid w:val="00F60EA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630BE"/>
    <w:pPr>
      <w:spacing w:after="200" w:line="276" w:lineRule="auto"/>
    </w:pPr>
    <w:rPr>
      <w:rFonts w:cs="Calibri"/>
      <w:lang w:val="en-US"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</TotalTime>
  <Pages>8</Pages>
  <Words>1923</Words>
  <Characters>10966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2018-2019_05_04_06 МЭП-18_plx_Методы эколого-педагогических исследований_</dc:title>
  <dc:subject/>
  <dc:creator>FastReport.NET</dc:creator>
  <cp:keywords/>
  <dc:description/>
  <cp:lastModifiedBy>Козлов А.В.</cp:lastModifiedBy>
  <cp:revision>2</cp:revision>
  <dcterms:created xsi:type="dcterms:W3CDTF">2019-08-27T19:33:00Z</dcterms:created>
  <dcterms:modified xsi:type="dcterms:W3CDTF">2019-08-27T19:34:00Z</dcterms:modified>
</cp:coreProperties>
</file>